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9E4218" w14:textId="77777777" w:rsidR="00FF5822" w:rsidRDefault="00FF5822" w:rsidP="00FF582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Nicholas OSYLBURY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fl.1454)</w:t>
      </w:r>
    </w:p>
    <w:p w14:paraId="535A81E9" w14:textId="77777777" w:rsidR="00FF5822" w:rsidRDefault="00FF5822" w:rsidP="00FF582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Warden of Winchester College, Oxford University.</w:t>
      </w:r>
    </w:p>
    <w:p w14:paraId="5236B6C3" w14:textId="77777777" w:rsidR="00FF5822" w:rsidRDefault="00FF5822" w:rsidP="00FF582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80E3EFE" w14:textId="77777777" w:rsidR="00FF5822" w:rsidRDefault="00FF5822" w:rsidP="00FF582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5935C2E" w14:textId="77777777" w:rsidR="00FF5822" w:rsidRDefault="00FF5822" w:rsidP="00FF582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Feb.1454</w:t>
      </w:r>
      <w:r>
        <w:rPr>
          <w:rFonts w:ascii="Times New Roman" w:hAnsi="Times New Roman" w:cs="Times New Roman"/>
          <w:sz w:val="24"/>
          <w:szCs w:val="24"/>
        </w:rPr>
        <w:tab/>
        <w:t xml:space="preserve">John Cole of Having </w:t>
      </w:r>
      <w:proofErr w:type="spellStart"/>
      <w:r>
        <w:rPr>
          <w:rFonts w:ascii="Times New Roman" w:hAnsi="Times New Roman" w:cs="Times New Roman"/>
          <w:sz w:val="24"/>
          <w:szCs w:val="24"/>
        </w:rPr>
        <w:t>atte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Bower, Essex(q.v.), was pardoned for </w:t>
      </w:r>
      <w:proofErr w:type="gramStart"/>
      <w:r>
        <w:rPr>
          <w:rFonts w:ascii="Times New Roman" w:hAnsi="Times New Roman" w:cs="Times New Roman"/>
          <w:sz w:val="24"/>
          <w:szCs w:val="24"/>
        </w:rPr>
        <w:t>not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443C9C" w14:textId="77777777" w:rsidR="00FF5822" w:rsidRDefault="00FF5822" w:rsidP="00FF582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appearing to answer him touching a debt of £40.</w:t>
      </w:r>
    </w:p>
    <w:p w14:paraId="21D5F5BB" w14:textId="77777777" w:rsidR="00FF5822" w:rsidRDefault="00FF5822" w:rsidP="00FF58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1452-61 p.133)</w:t>
      </w:r>
    </w:p>
    <w:p w14:paraId="2840BE3C" w14:textId="77777777" w:rsidR="00FF5822" w:rsidRDefault="00FF5822" w:rsidP="00FF5822">
      <w:pPr>
        <w:rPr>
          <w:rFonts w:ascii="Times New Roman" w:hAnsi="Times New Roman" w:cs="Times New Roman"/>
          <w:sz w:val="24"/>
          <w:szCs w:val="24"/>
        </w:rPr>
      </w:pPr>
    </w:p>
    <w:p w14:paraId="56CEB938" w14:textId="77777777" w:rsidR="00FF5822" w:rsidRDefault="00FF5822" w:rsidP="00FF5822">
      <w:pPr>
        <w:rPr>
          <w:rFonts w:ascii="Times New Roman" w:hAnsi="Times New Roman" w:cs="Times New Roman"/>
          <w:sz w:val="24"/>
          <w:szCs w:val="24"/>
        </w:rPr>
      </w:pPr>
    </w:p>
    <w:p w14:paraId="53A486BD" w14:textId="77777777" w:rsidR="00FF5822" w:rsidRDefault="00FF5822" w:rsidP="00FF58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December 2023</w:t>
      </w:r>
    </w:p>
    <w:p w14:paraId="298D5B8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CE738F" w14:textId="77777777" w:rsidR="00FF5822" w:rsidRDefault="00FF5822" w:rsidP="009139A6">
      <w:r>
        <w:separator/>
      </w:r>
    </w:p>
  </w:endnote>
  <w:endnote w:type="continuationSeparator" w:id="0">
    <w:p w14:paraId="49B02087" w14:textId="77777777" w:rsidR="00FF5822" w:rsidRDefault="00FF582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6E29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7982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5878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44264A" w14:textId="77777777" w:rsidR="00FF5822" w:rsidRDefault="00FF5822" w:rsidP="009139A6">
      <w:r>
        <w:separator/>
      </w:r>
    </w:p>
  </w:footnote>
  <w:footnote w:type="continuationSeparator" w:id="0">
    <w:p w14:paraId="7C809715" w14:textId="77777777" w:rsidR="00FF5822" w:rsidRDefault="00FF582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8A4D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9F93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FD22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822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F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4796DD"/>
  <w15:chartTrackingRefBased/>
  <w15:docId w15:val="{BFB0AA24-AE62-4FB3-9CEA-A7BC75E6F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5822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2023-12-13T21:19:00Z</dcterms:created>
  <dcterms:modified xsi:type="dcterms:W3CDTF">2023-12-13T21:20:00Z</dcterms:modified>
</cp:coreProperties>
</file>